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5bb4484" w14:textId="5bb4484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530012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012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300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3001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3001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3001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3001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A5C2D2-7981-493D-9DA3-99DAE6EBC37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SVEA EKONOMI društvo s ograničenom odgovornošću za savjetovanje i usluge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